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4B5BD" w14:textId="77777777" w:rsidR="00BC57DA" w:rsidRDefault="00BC57DA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25DCD539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23ECC313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4D0481CC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40F45D67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79B020A4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74E126D1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7C9B07D9" w14:textId="77777777" w:rsidR="0074428F" w:rsidRDefault="0074428F" w:rsidP="0074428F">
      <w:pPr>
        <w:pStyle w:val="Titre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 Light" w:eastAsia="Times New Roman" w:hAnsi="Calibri Light" w:cs="Calibri Light"/>
          <w:color w:val="0070C0"/>
          <w:sz w:val="36"/>
          <w:szCs w:val="36"/>
        </w:rPr>
      </w:pPr>
    </w:p>
    <w:p w14:paraId="62890DA3" w14:textId="77777777" w:rsidR="00BC57DA" w:rsidRDefault="00BC57DA" w:rsidP="0074428F">
      <w:pPr>
        <w:pStyle w:val="Titre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 Light" w:eastAsia="Times New Roman" w:hAnsi="Calibri Light" w:cs="Calibri Light"/>
          <w:color w:val="0070C0"/>
          <w:sz w:val="36"/>
          <w:szCs w:val="36"/>
        </w:rPr>
      </w:pPr>
      <w:r w:rsidRPr="00BC57DA">
        <w:rPr>
          <w:rFonts w:ascii="Calibri Light" w:eastAsia="Times New Roman" w:hAnsi="Calibri Light" w:cs="Calibri Light"/>
          <w:color w:val="0070C0"/>
          <w:sz w:val="36"/>
          <w:szCs w:val="36"/>
        </w:rPr>
        <w:t>DESCRIPTIF DES BÂTIMENTS DE LA CPAM DE LILLE DOUAI</w:t>
      </w:r>
    </w:p>
    <w:p w14:paraId="3EDCFF28" w14:textId="77777777" w:rsidR="0074428F" w:rsidRPr="00BC57DA" w:rsidRDefault="0074428F" w:rsidP="0074428F">
      <w:pPr>
        <w:pStyle w:val="Titre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 Light" w:eastAsia="Times New Roman" w:hAnsi="Calibri Light" w:cs="Calibri Light"/>
          <w:color w:val="0070C0"/>
          <w:sz w:val="36"/>
          <w:szCs w:val="36"/>
        </w:rPr>
      </w:pPr>
    </w:p>
    <w:p w14:paraId="3F356C4F" w14:textId="77777777" w:rsidR="0074428F" w:rsidRDefault="0074428F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7F88F72D" w14:textId="77777777" w:rsidR="00BC57DA" w:rsidRDefault="00BC57DA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Présentation Générale</w:t>
      </w:r>
    </w:p>
    <w:p w14:paraId="447F6971" w14:textId="77777777" w:rsidR="00C46C55" w:rsidRDefault="00BC57DA" w:rsidP="00BC57DA">
      <w:pPr>
        <w:spacing w:line="36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 xml:space="preserve">La CPAM de </w:t>
      </w:r>
      <w:proofErr w:type="spellStart"/>
      <w:r>
        <w:rPr>
          <w:rFonts w:ascii="Calibri Light" w:hAnsi="Calibri Light" w:cs="Calibri Light"/>
          <w:sz w:val="24"/>
          <w:szCs w:val="24"/>
        </w:rPr>
        <w:t>Lille-Douai</w:t>
      </w:r>
      <w:proofErr w:type="spellEnd"/>
      <w:r>
        <w:rPr>
          <w:rFonts w:ascii="Calibri Light" w:hAnsi="Calibri Light" w:cs="Calibri Light"/>
          <w:sz w:val="24"/>
          <w:szCs w:val="24"/>
        </w:rPr>
        <w:t xml:space="preserve"> (Caisse Primaire d’Assurance Maladie) est l’organisme responsable de la gestion des prestations d'assurance maladie pour les habitants de la région de Lille et de Douai. Son siège est situé au 2 rue d’Iéna à Lille. Son annexe </w:t>
      </w:r>
      <w:r w:rsidR="0074428F">
        <w:rPr>
          <w:rFonts w:ascii="Calibri Light" w:hAnsi="Calibri Light" w:cs="Calibri Light"/>
          <w:sz w:val="24"/>
          <w:szCs w:val="24"/>
        </w:rPr>
        <w:t>admi</w:t>
      </w:r>
      <w:r w:rsidR="00082972">
        <w:rPr>
          <w:rFonts w:ascii="Calibri Light" w:hAnsi="Calibri Light" w:cs="Calibri Light"/>
          <w:sz w:val="24"/>
          <w:szCs w:val="24"/>
        </w:rPr>
        <w:t>ni</w:t>
      </w:r>
      <w:r w:rsidR="0074428F">
        <w:rPr>
          <w:rFonts w:ascii="Calibri Light" w:hAnsi="Calibri Light" w:cs="Calibri Light"/>
          <w:sz w:val="24"/>
          <w:szCs w:val="24"/>
        </w:rPr>
        <w:t>strative</w:t>
      </w:r>
      <w:r>
        <w:rPr>
          <w:rFonts w:ascii="Calibri Light" w:hAnsi="Calibri Light" w:cs="Calibri Light"/>
          <w:sz w:val="24"/>
          <w:szCs w:val="24"/>
        </w:rPr>
        <w:t xml:space="preserve"> est située au 125 rue Saint Sulpice à Douai. La CPAM de Lille Douai est propriétaire de ces bâtiments. Ces sites jouent un rôle central dans la coordination et la gestion des services de santé pour le territoire concerné.</w:t>
      </w:r>
    </w:p>
    <w:p w14:paraId="66FCE3B3" w14:textId="77777777" w:rsidR="00C46C55" w:rsidRDefault="00C46C55">
      <w:pPr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br w:type="page"/>
      </w:r>
    </w:p>
    <w:p w14:paraId="0EB82717" w14:textId="77777777" w:rsidR="00BC57DA" w:rsidRPr="00DB27ED" w:rsidRDefault="00BC57DA" w:rsidP="00C46C55">
      <w:pPr>
        <w:pStyle w:val="Titre3"/>
        <w:jc w:val="center"/>
        <w:rPr>
          <w:rFonts w:ascii="Calibri Light" w:eastAsia="Times New Roman" w:hAnsi="Calibri Light" w:cs="Calibri Light"/>
          <w:color w:val="0070C0"/>
          <w:sz w:val="40"/>
          <w:szCs w:val="40"/>
        </w:rPr>
      </w:pPr>
      <w:r w:rsidRPr="00DB27ED">
        <w:rPr>
          <w:rFonts w:ascii="Calibri Light" w:eastAsia="Times New Roman" w:hAnsi="Calibri Light" w:cs="Calibri Light"/>
          <w:color w:val="0070C0"/>
          <w:sz w:val="40"/>
          <w:szCs w:val="40"/>
        </w:rPr>
        <w:lastRenderedPageBreak/>
        <w:t>SITE DE LILLE</w:t>
      </w:r>
    </w:p>
    <w:p w14:paraId="49C067C2" w14:textId="77777777" w:rsidR="00C46C55" w:rsidRPr="00C46C55" w:rsidRDefault="0074428F" w:rsidP="00C46C55">
      <w:pPr>
        <w:pStyle w:val="Titre3"/>
        <w:jc w:val="center"/>
        <w:rPr>
          <w:rFonts w:ascii="Calibri Light" w:eastAsia="Times New Roman" w:hAnsi="Calibri Light" w:cs="Calibri Light"/>
          <w:color w:val="0070C0"/>
          <w:sz w:val="36"/>
          <w:szCs w:val="36"/>
        </w:rPr>
      </w:pPr>
      <w:r>
        <w:rPr>
          <w:noProof/>
        </w:rPr>
        <w:drawing>
          <wp:inline distT="0" distB="0" distL="0" distR="0" wp14:anchorId="43891ED2" wp14:editId="5C2FAF2B">
            <wp:extent cx="6088338" cy="4604951"/>
            <wp:effectExtent l="0" t="0" r="8255" b="571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2319" cy="463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96579" w14:textId="77777777" w:rsidR="00BC57DA" w:rsidRDefault="00BC57DA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Localisation et Cadre Urbain</w:t>
      </w:r>
    </w:p>
    <w:p w14:paraId="0196D7A9" w14:textId="77777777" w:rsidR="00BC57DA" w:rsidRDefault="00BC57DA" w:rsidP="00F8387D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Le siège de la CPAM</w:t>
      </w:r>
      <w:r w:rsidR="0074428F">
        <w:rPr>
          <w:rFonts w:ascii="Calibri Light" w:hAnsi="Calibri Light" w:cs="Calibri Light"/>
          <w:sz w:val="24"/>
          <w:szCs w:val="24"/>
        </w:rPr>
        <w:t xml:space="preserve"> de Lille - Douai situé au 2 rue d’Iéna à Lille,</w:t>
      </w:r>
      <w:r>
        <w:rPr>
          <w:rFonts w:ascii="Calibri Light" w:hAnsi="Calibri Light" w:cs="Calibri Light"/>
          <w:sz w:val="24"/>
          <w:szCs w:val="24"/>
        </w:rPr>
        <w:t xml:space="preserve"> s’éte</w:t>
      </w:r>
      <w:r w:rsidR="0074428F">
        <w:rPr>
          <w:rFonts w:ascii="Calibri Light" w:hAnsi="Calibri Light" w:cs="Calibri Light"/>
          <w:sz w:val="24"/>
          <w:szCs w:val="24"/>
        </w:rPr>
        <w:t>nd sur une unité foncière de 11</w:t>
      </w:r>
      <w:r>
        <w:rPr>
          <w:rFonts w:ascii="Calibri Light" w:hAnsi="Calibri Light" w:cs="Calibri Light"/>
          <w:sz w:val="24"/>
          <w:szCs w:val="24"/>
        </w:rPr>
        <w:t xml:space="preserve">431 m², couvrant les parcelles cadastrales PS 509, 510, 511, 427, 532 et 579. Situé dans le quartier « Iéna Racine » de Lille, ce site se trouve en zone </w:t>
      </w:r>
      <w:proofErr w:type="spellStart"/>
      <w:r>
        <w:rPr>
          <w:rFonts w:ascii="Calibri Light" w:hAnsi="Calibri Light" w:cs="Calibri Light"/>
          <w:sz w:val="24"/>
          <w:szCs w:val="24"/>
        </w:rPr>
        <w:t>UAb</w:t>
      </w:r>
      <w:proofErr w:type="spellEnd"/>
      <w:r>
        <w:rPr>
          <w:rFonts w:ascii="Calibri Light" w:hAnsi="Calibri Light" w:cs="Calibri Light"/>
          <w:sz w:val="24"/>
          <w:szCs w:val="24"/>
        </w:rPr>
        <w:t xml:space="preserve"> du Plan Local d’Urbanisme (PLU), caractérisée par un environnement urbain mixte à dominante résidentielle et une vocation centrale. Cette localisation au cœur de Lille facilite l'accès aux services pour les usagers et les agents.</w:t>
      </w:r>
    </w:p>
    <w:p w14:paraId="12DC15E3" w14:textId="77777777" w:rsidR="00BC57DA" w:rsidRDefault="00BC57DA" w:rsidP="00BC57DA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Configuration et Aménagements du Site</w:t>
      </w:r>
    </w:p>
    <w:p w14:paraId="20404E61" w14:textId="77777777" w:rsidR="00BC57DA" w:rsidRDefault="00BC57DA" w:rsidP="00F8387D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L’immeuble a été construit en 1984 et comprend :</w:t>
      </w:r>
    </w:p>
    <w:p w14:paraId="5E0BA4F5" w14:textId="77777777" w:rsidR="0074428F" w:rsidRPr="00F8387D" w:rsidRDefault="0074428F" w:rsidP="00F8387D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 w:rsidRPr="00F8387D">
        <w:rPr>
          <w:rFonts w:ascii="Calibri Light" w:hAnsi="Calibri Light" w:cs="Calibri Light"/>
          <w:sz w:val="24"/>
          <w:szCs w:val="24"/>
        </w:rPr>
        <w:t xml:space="preserve">Un parking extérieur avec un parking aérien R+1 </w:t>
      </w:r>
    </w:p>
    <w:p w14:paraId="7FC438A8" w14:textId="77777777" w:rsidR="00BC57DA" w:rsidRDefault="0074428F" w:rsidP="00F8387D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Deux niveaux de sous-sol</w:t>
      </w:r>
      <w:r w:rsidR="00BC57DA">
        <w:rPr>
          <w:rFonts w:ascii="Calibri Light" w:hAnsi="Calibri Light" w:cs="Calibri Light"/>
          <w:sz w:val="24"/>
          <w:szCs w:val="24"/>
        </w:rPr>
        <w:t>.</w:t>
      </w:r>
    </w:p>
    <w:p w14:paraId="25BE91E6" w14:textId="77777777" w:rsidR="00BC57DA" w:rsidRDefault="00BC57DA" w:rsidP="00F8387D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Plusieurs sections de plain-pied au rez-de-chaussée</w:t>
      </w:r>
      <w:r w:rsidR="00C85F59">
        <w:rPr>
          <w:rFonts w:ascii="Calibri Light" w:hAnsi="Calibri Light" w:cs="Calibri Light"/>
          <w:sz w:val="24"/>
          <w:szCs w:val="24"/>
        </w:rPr>
        <w:t xml:space="preserve"> dont accueil du public</w:t>
      </w:r>
      <w:r>
        <w:rPr>
          <w:rFonts w:ascii="Calibri Light" w:hAnsi="Calibri Light" w:cs="Calibri Light"/>
          <w:sz w:val="24"/>
          <w:szCs w:val="24"/>
        </w:rPr>
        <w:t>.</w:t>
      </w:r>
    </w:p>
    <w:p w14:paraId="1AEFEA9D" w14:textId="77777777" w:rsidR="00BC57DA" w:rsidRDefault="00BC57DA" w:rsidP="00F8387D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Quatre tours de six étages (R+6), appelées « plots », qui abritent principalement des espaces de bureaux.</w:t>
      </w:r>
    </w:p>
    <w:p w14:paraId="01085C82" w14:textId="77777777" w:rsidR="0074428F" w:rsidRDefault="0074428F" w:rsidP="00BC57DA">
      <w:pPr>
        <w:pStyle w:val="Paragraphedeliste"/>
        <w:numPr>
          <w:ilvl w:val="0"/>
          <w:numId w:val="1"/>
        </w:numPr>
        <w:spacing w:line="36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Septième étage, comprend les locaux technique (Chaufferie, ascenseur et CTA)</w:t>
      </w:r>
    </w:p>
    <w:p w14:paraId="38D1A80A" w14:textId="77777777" w:rsidR="00BC57DA" w:rsidRDefault="00BC57DA" w:rsidP="00F8387D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Presque toute la surface du terrain est construite, à l’exception d’une petite zone en pleine terre située au sud-est. L'infrastructure est conçue pour un usage administratif, et les bureaux occupent la majorité des espaces.</w:t>
      </w:r>
    </w:p>
    <w:p w14:paraId="5E28660B" w14:textId="77777777" w:rsidR="007545A4" w:rsidRDefault="007545A4" w:rsidP="007545A4"/>
    <w:p w14:paraId="4EDF9434" w14:textId="77777777" w:rsidR="00C85F59" w:rsidRDefault="00F8387D" w:rsidP="007545A4">
      <w:pPr>
        <w:rPr>
          <w:rFonts w:ascii="Calibri Light" w:hAnsi="Calibri Light" w:cs="Calibri Light"/>
          <w:sz w:val="24"/>
          <w:szCs w:val="24"/>
        </w:rPr>
      </w:pPr>
      <w:r w:rsidRPr="00F8387D">
        <w:rPr>
          <w:rFonts w:ascii="Calibri Light" w:hAnsi="Calibri Light" w:cs="Calibri Light"/>
          <w:sz w:val="24"/>
          <w:szCs w:val="24"/>
        </w:rPr>
        <w:t>L’effectif sur le site de Lille est d</w:t>
      </w:r>
      <w:r w:rsidR="00082972">
        <w:rPr>
          <w:rFonts w:ascii="Calibri Light" w:hAnsi="Calibri Light" w:cs="Calibri Light"/>
          <w:sz w:val="24"/>
          <w:szCs w:val="24"/>
        </w:rPr>
        <w:t>’environ 800</w:t>
      </w:r>
      <w:r w:rsidRPr="00F8387D">
        <w:rPr>
          <w:rFonts w:ascii="Calibri Light" w:hAnsi="Calibri Light" w:cs="Calibri Light"/>
          <w:sz w:val="24"/>
          <w:szCs w:val="24"/>
        </w:rPr>
        <w:t xml:space="preserve"> agents</w:t>
      </w:r>
      <w:r w:rsidR="00082972">
        <w:rPr>
          <w:rFonts w:ascii="Calibri Light" w:hAnsi="Calibri Light" w:cs="Calibri Light"/>
          <w:sz w:val="24"/>
          <w:szCs w:val="24"/>
        </w:rPr>
        <w:t>.</w:t>
      </w:r>
    </w:p>
    <w:p w14:paraId="67659108" w14:textId="77777777" w:rsidR="00D9505C" w:rsidRDefault="00D9505C" w:rsidP="007545A4">
      <w:pPr>
        <w:rPr>
          <w:rFonts w:ascii="Calibri Light" w:hAnsi="Calibri Light" w:cs="Calibri Light"/>
          <w:sz w:val="24"/>
          <w:szCs w:val="24"/>
        </w:rPr>
      </w:pPr>
    </w:p>
    <w:p w14:paraId="63A30ED6" w14:textId="77777777" w:rsidR="00D9505C" w:rsidRDefault="00D9505C" w:rsidP="007545A4">
      <w:pPr>
        <w:rPr>
          <w:rFonts w:ascii="Calibri Light" w:hAnsi="Calibri Light" w:cs="Calibri Light"/>
          <w:sz w:val="24"/>
          <w:szCs w:val="24"/>
        </w:rPr>
      </w:pPr>
    </w:p>
    <w:p w14:paraId="19D8D362" w14:textId="081EBE5F" w:rsidR="00D9505C" w:rsidRPr="00D9505C" w:rsidRDefault="00D9505C" w:rsidP="00D9505C">
      <w:pPr>
        <w:pStyle w:val="Titre3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 w:rsidRPr="00D9505C">
        <w:rPr>
          <w:rFonts w:ascii="Calibri Light" w:eastAsia="Times New Roman" w:hAnsi="Calibri Light" w:cs="Calibri Light"/>
          <w:color w:val="0070C0"/>
          <w:sz w:val="24"/>
          <w:szCs w:val="24"/>
        </w:rPr>
        <w:t>VUE EXTERIEURE DU BÂTIMENT</w:t>
      </w:r>
    </w:p>
    <w:p w14:paraId="7245716B" w14:textId="78472390" w:rsidR="00921C2C" w:rsidRDefault="00295C0A" w:rsidP="007545A4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2C4A64" wp14:editId="2B04427B">
                <wp:simplePos x="0" y="0"/>
                <wp:positionH relativeFrom="column">
                  <wp:posOffset>268983</wp:posOffset>
                </wp:positionH>
                <wp:positionV relativeFrom="paragraph">
                  <wp:posOffset>2167444</wp:posOffset>
                </wp:positionV>
                <wp:extent cx="741045" cy="757898"/>
                <wp:effectExtent l="76200" t="38100" r="0" b="99695"/>
                <wp:wrapNone/>
                <wp:docPr id="40" name="Arc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1045" cy="757898"/>
                        </a:xfrm>
                        <a:prstGeom prst="arc">
                          <a:avLst>
                            <a:gd name="adj1" fmla="val 5294720"/>
                            <a:gd name="adj2" fmla="val 15540576"/>
                          </a:avLst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918325" id="Arc 40" o:spid="_x0000_s1026" style="position:absolute;margin-left:21.2pt;margin-top:170.65pt;width:58.35pt;height:59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41045,757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" path="m382126,757712nsc188705,763910,23196,616832,2189,420085,-18666,224764,109906,45538,298338,7260r72185,371689l382126,757712xem382126,757712nfc188705,763910,23196,616832,2189,420085,-18666,224764,109906,45538,298338,7260e" filled="f" strokecolor="#c0504d [3205]" strokeweight="3pt">
                <v:shadow on="t" color="black" opacity="22937f" origin=",.5" offset="0,.63889mm"/>
                <v:path arrowok="t" o:connecttype="custom" o:connectlocs="382126,757712;2189,420085;298338,7260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658002" wp14:editId="267FC252">
                <wp:simplePos x="0" y="0"/>
                <wp:positionH relativeFrom="column">
                  <wp:posOffset>645864</wp:posOffset>
                </wp:positionH>
                <wp:positionV relativeFrom="paragraph">
                  <wp:posOffset>2912299</wp:posOffset>
                </wp:positionV>
                <wp:extent cx="41189" cy="787743"/>
                <wp:effectExtent l="76200" t="19050" r="73660" b="88900"/>
                <wp:wrapNone/>
                <wp:docPr id="37" name="Connecteur droit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189" cy="787743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B066E5" id="Connecteur droit 37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85pt,229.3pt" to="54.1pt,29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1B69AF" wp14:editId="4793AE89">
                <wp:simplePos x="0" y="0"/>
                <wp:positionH relativeFrom="column">
                  <wp:posOffset>670577</wp:posOffset>
                </wp:positionH>
                <wp:positionV relativeFrom="paragraph">
                  <wp:posOffset>3703131</wp:posOffset>
                </wp:positionV>
                <wp:extent cx="213669" cy="543869"/>
                <wp:effectExtent l="76200" t="38100" r="72390" b="85090"/>
                <wp:wrapNone/>
                <wp:docPr id="36" name="Connecteur droit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669" cy="54386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20B7DE" id="Connecteur droit 36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8pt,291.6pt" to="69.6pt,3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53C05B7" wp14:editId="0EB7AECC">
                <wp:simplePos x="0" y="0"/>
                <wp:positionH relativeFrom="column">
                  <wp:posOffset>884761</wp:posOffset>
                </wp:positionH>
                <wp:positionV relativeFrom="paragraph">
                  <wp:posOffset>3897270</wp:posOffset>
                </wp:positionV>
                <wp:extent cx="1970456" cy="349559"/>
                <wp:effectExtent l="57150" t="38100" r="48895" b="88900"/>
                <wp:wrapNone/>
                <wp:docPr id="35" name="Connecteur droit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70456" cy="34955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F896D6" id="Connecteur droit 35" o:spid="_x0000_s1026" style="position:absolute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65pt,306.85pt" to="224.8pt,3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30C4B8" wp14:editId="6008D0D4">
                <wp:simplePos x="0" y="0"/>
                <wp:positionH relativeFrom="column">
                  <wp:posOffset>2762988</wp:posOffset>
                </wp:positionH>
                <wp:positionV relativeFrom="paragraph">
                  <wp:posOffset>3217099</wp:posOffset>
                </wp:positionV>
                <wp:extent cx="90616" cy="683740"/>
                <wp:effectExtent l="76200" t="38100" r="62230" b="97790"/>
                <wp:wrapNone/>
                <wp:docPr id="34" name="Connecteur droit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616" cy="68374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9594AC" id="Connecteur droit 34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55pt,253.3pt" to="224.7pt,30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A4A8A4" wp14:editId="2E4E508A">
                <wp:simplePos x="0" y="0"/>
                <wp:positionH relativeFrom="column">
                  <wp:posOffset>2754750</wp:posOffset>
                </wp:positionH>
                <wp:positionV relativeFrom="paragraph">
                  <wp:posOffset>2961726</wp:posOffset>
                </wp:positionV>
                <wp:extent cx="1878227" cy="238897"/>
                <wp:effectExtent l="57150" t="38100" r="46355" b="85090"/>
                <wp:wrapNone/>
                <wp:docPr id="33" name="Connecteur droi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78227" cy="238897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451162" id="Connecteur droit 33" o:spid="_x0000_s1026" style="position:absolute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6.9pt,233.2pt" to="364.8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1EF24DA" wp14:editId="2DED0C93">
                <wp:simplePos x="0" y="0"/>
                <wp:positionH relativeFrom="column">
                  <wp:posOffset>4616501</wp:posOffset>
                </wp:positionH>
                <wp:positionV relativeFrom="paragraph">
                  <wp:posOffset>1808428</wp:posOffset>
                </wp:positionV>
                <wp:extent cx="636373" cy="1145059"/>
                <wp:effectExtent l="76200" t="38100" r="30480" b="93345"/>
                <wp:wrapNone/>
                <wp:docPr id="32" name="Connecteur droit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6373" cy="114505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E6EF36" id="Connecteur droit 32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3.5pt,142.4pt" to="413.6pt,2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7C152E" wp14:editId="462FF65F">
                <wp:simplePos x="0" y="0"/>
                <wp:positionH relativeFrom="column">
                  <wp:posOffset>5250815</wp:posOffset>
                </wp:positionH>
                <wp:positionV relativeFrom="paragraph">
                  <wp:posOffset>531563</wp:posOffset>
                </wp:positionV>
                <wp:extent cx="115330" cy="1260389"/>
                <wp:effectExtent l="76200" t="19050" r="75565" b="92710"/>
                <wp:wrapNone/>
                <wp:docPr id="31" name="Connecteur droit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330" cy="126038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068FF2" id="Connecteur droit 31" o:spid="_x0000_s1026" style="position:absolute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3.45pt,41.85pt" to="422.55pt,14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6DE5D4" wp14:editId="11EDCE3D">
                <wp:simplePos x="0" y="0"/>
                <wp:positionH relativeFrom="column">
                  <wp:posOffset>5160199</wp:posOffset>
                </wp:positionH>
                <wp:positionV relativeFrom="paragraph">
                  <wp:posOffset>388431</wp:posOffset>
                </wp:positionV>
                <wp:extent cx="189470" cy="126657"/>
                <wp:effectExtent l="57150" t="38100" r="58420" b="83185"/>
                <wp:wrapNone/>
                <wp:docPr id="30" name="Connecteur droi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470" cy="126657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0F6691" id="Connecteur droit 30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6.3pt,30.6pt" to="421.2pt,4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D9505C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A7AA6E" wp14:editId="72BBFF9A">
                <wp:simplePos x="0" y="0"/>
                <wp:positionH relativeFrom="column">
                  <wp:posOffset>1397565</wp:posOffset>
                </wp:positionH>
                <wp:positionV relativeFrom="paragraph">
                  <wp:posOffset>391520</wp:posOffset>
                </wp:positionV>
                <wp:extent cx="3754395" cy="403654"/>
                <wp:effectExtent l="57150" t="38100" r="55880" b="92075"/>
                <wp:wrapNone/>
                <wp:docPr id="29" name="Connecteur droi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54395" cy="403654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2DF2BB" id="Connecteur droit 29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05pt,30.85pt" to="405.65pt,6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D9505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84A59E" wp14:editId="606398AE">
                <wp:simplePos x="0" y="0"/>
                <wp:positionH relativeFrom="column">
                  <wp:posOffset>1395507</wp:posOffset>
                </wp:positionH>
                <wp:positionV relativeFrom="paragraph">
                  <wp:posOffset>786936</wp:posOffset>
                </wp:positionV>
                <wp:extent cx="166730" cy="1245801"/>
                <wp:effectExtent l="76200" t="38100" r="62230" b="88265"/>
                <wp:wrapNone/>
                <wp:docPr id="28" name="Connecteur droit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730" cy="1245801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1E91B6" id="Connecteur droit 28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9.9pt,61.95pt" to="123.05pt,1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D9505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CBB4CC" wp14:editId="5AA2E824">
                <wp:simplePos x="0" y="0"/>
                <wp:positionH relativeFrom="column">
                  <wp:posOffset>522296</wp:posOffset>
                </wp:positionH>
                <wp:positionV relativeFrom="paragraph">
                  <wp:posOffset>2039088</wp:posOffset>
                </wp:positionV>
                <wp:extent cx="1021492" cy="131805"/>
                <wp:effectExtent l="57150" t="38100" r="45720" b="97155"/>
                <wp:wrapNone/>
                <wp:docPr id="27" name="Connecteur droi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21492" cy="13180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9658BC" id="Connecteur droit 27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15pt,160.55pt" to="121.6pt,17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D9505C" w:rsidRPr="00D9505C">
        <w:drawing>
          <wp:inline distT="0" distB="0" distL="0" distR="0" wp14:anchorId="73E8AF95" wp14:editId="73C371B5">
            <wp:extent cx="6119495" cy="4458970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A889D" w14:textId="77777777" w:rsidR="00590372" w:rsidRDefault="0059037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lastRenderedPageBreak/>
        <w:br w:type="page"/>
      </w:r>
    </w:p>
    <w:p w14:paraId="6D1D109A" w14:textId="7BA534E1" w:rsidR="00921C2C" w:rsidRPr="00921C2C" w:rsidRDefault="00921C2C" w:rsidP="00E15249">
      <w:pPr>
        <w:pStyle w:val="Titre3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 w:rsidRPr="00921C2C">
        <w:rPr>
          <w:rFonts w:ascii="Calibri Light" w:eastAsia="Times New Roman" w:hAnsi="Calibri Light" w:cs="Calibri Light"/>
          <w:color w:val="0070C0"/>
          <w:sz w:val="24"/>
          <w:szCs w:val="24"/>
        </w:rPr>
        <w:t>PLAN DU R-2 DE LILLE</w:t>
      </w:r>
    </w:p>
    <w:p w14:paraId="0F12D22B" w14:textId="77777777" w:rsidR="00921C2C" w:rsidRDefault="00921C2C" w:rsidP="007545A4">
      <w:r w:rsidRPr="00921C2C">
        <w:rPr>
          <w:noProof/>
          <w:lang w:eastAsia="fr-FR"/>
        </w:rPr>
        <w:drawing>
          <wp:inline distT="0" distB="0" distL="0" distR="0" wp14:anchorId="32B01574" wp14:editId="2833D6B0">
            <wp:extent cx="8207440" cy="5745208"/>
            <wp:effectExtent l="0" t="6985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43767" cy="5770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7697" w14:textId="77777777" w:rsidR="00921C2C" w:rsidRDefault="00921C2C" w:rsidP="007545A4"/>
    <w:p w14:paraId="327356D3" w14:textId="77777777" w:rsidR="00921C2C" w:rsidRPr="005257FA" w:rsidRDefault="00921C2C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lastRenderedPageBreak/>
        <w:t>PLAN DU R-1</w:t>
      </w:r>
      <w:r w:rsidR="005257FA"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0DD69993" w14:textId="77777777" w:rsidR="00921C2C" w:rsidRDefault="00921C2C" w:rsidP="007545A4"/>
    <w:p w14:paraId="7CCE435D" w14:textId="77777777" w:rsidR="00921C2C" w:rsidRDefault="00921C2C" w:rsidP="007545A4"/>
    <w:p w14:paraId="0FFB3203" w14:textId="77777777" w:rsidR="00921C2C" w:rsidRDefault="00921C2C" w:rsidP="007545A4">
      <w:r w:rsidRPr="00921C2C">
        <w:rPr>
          <w:noProof/>
          <w:lang w:eastAsia="fr-FR"/>
        </w:rPr>
        <w:drawing>
          <wp:inline distT="0" distB="0" distL="0" distR="0" wp14:anchorId="67BFE5B7" wp14:editId="47DC9E22">
            <wp:extent cx="8056759" cy="5767691"/>
            <wp:effectExtent l="1588" t="0" r="3492" b="3493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86706" cy="578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A4DDF" w14:textId="77777777" w:rsidR="005257FA" w:rsidRDefault="005257FA" w:rsidP="007545A4"/>
    <w:p w14:paraId="304A2101" w14:textId="77777777" w:rsidR="005257FA" w:rsidRDefault="00265142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lastRenderedPageBreak/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RDC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26E0F7A9" w14:textId="77777777" w:rsidR="00265142" w:rsidRDefault="00265142" w:rsidP="007545A4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1F89CF23" w14:textId="77777777" w:rsidR="00265142" w:rsidRDefault="00265142" w:rsidP="007545A4">
      <w:r w:rsidRPr="00265142">
        <w:rPr>
          <w:noProof/>
          <w:lang w:eastAsia="fr-FR"/>
        </w:rPr>
        <w:drawing>
          <wp:inline distT="0" distB="0" distL="0" distR="0" wp14:anchorId="75AB5378" wp14:editId="48AE099F">
            <wp:extent cx="8373112" cy="5890731"/>
            <wp:effectExtent l="3175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82023" cy="589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C22CC" w14:textId="77777777" w:rsidR="00265142" w:rsidRDefault="00265142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lastRenderedPageBreak/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R+1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0C2F9E9D" w14:textId="77777777" w:rsidR="00265142" w:rsidRDefault="00265142" w:rsidP="007545A4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19E4B0D9" w14:textId="77777777" w:rsidR="00265142" w:rsidRDefault="00265142" w:rsidP="007545A4">
      <w:r w:rsidRPr="00265142">
        <w:rPr>
          <w:noProof/>
          <w:lang w:eastAsia="fr-FR"/>
        </w:rPr>
        <w:drawing>
          <wp:inline distT="0" distB="0" distL="0" distR="0" wp14:anchorId="57B3E94F" wp14:editId="2C0A5FA8">
            <wp:extent cx="8368538" cy="5897358"/>
            <wp:effectExtent l="0" t="2858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85798" cy="590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13711" w14:textId="77777777" w:rsidR="00265142" w:rsidRDefault="00265142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R+2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2D8A76E5" w14:textId="77777777" w:rsidR="00265142" w:rsidRDefault="00265142" w:rsidP="0026514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34000270" w14:textId="77777777" w:rsidR="00265142" w:rsidRDefault="00265142" w:rsidP="0026514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265142">
        <w:rPr>
          <w:rFonts w:ascii="Calibri Light" w:eastAsia="Times New Roman" w:hAnsi="Calibri Light" w:cs="Calibri Light"/>
          <w:b/>
          <w:bCs/>
          <w:noProof/>
          <w:color w:val="0070C0"/>
          <w:sz w:val="24"/>
          <w:szCs w:val="24"/>
          <w:lang w:eastAsia="fr-FR"/>
        </w:rPr>
        <w:drawing>
          <wp:inline distT="0" distB="0" distL="0" distR="0" wp14:anchorId="25046F59" wp14:editId="36306F77">
            <wp:extent cx="8354119" cy="5911768"/>
            <wp:effectExtent l="2222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71123" cy="592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A54F5" w14:textId="77777777" w:rsidR="00301AED" w:rsidRDefault="00C85F59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R+3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2D4A25C7" w14:textId="77777777" w:rsidR="00C85F59" w:rsidRDefault="00C85F59" w:rsidP="0026514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109816FE" w14:textId="77777777" w:rsidR="00C85F59" w:rsidRDefault="00C85F59" w:rsidP="0026514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C85F59">
        <w:rPr>
          <w:rFonts w:ascii="Calibri Light" w:eastAsia="Times New Roman" w:hAnsi="Calibri Light" w:cs="Calibri Light"/>
          <w:b/>
          <w:bCs/>
          <w:noProof/>
          <w:color w:val="0070C0"/>
          <w:sz w:val="24"/>
          <w:szCs w:val="24"/>
          <w:lang w:eastAsia="fr-FR"/>
        </w:rPr>
        <w:drawing>
          <wp:inline distT="0" distB="0" distL="0" distR="0" wp14:anchorId="7B3102AA" wp14:editId="22403D2E">
            <wp:extent cx="8362219" cy="5907661"/>
            <wp:effectExtent l="7937" t="0" r="9208" b="9207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07318" cy="593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6BDA1" w14:textId="77777777" w:rsidR="00C85F59" w:rsidRDefault="00C85F59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R+4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3E959B89" w14:textId="77777777" w:rsidR="00C85F59" w:rsidRDefault="00C85F59" w:rsidP="0026514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0C7CACA4" w14:textId="77777777" w:rsidR="00C85F59" w:rsidRDefault="00C85F59" w:rsidP="00265142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>
        <w:rPr>
          <w:rFonts w:ascii="Calibri Light" w:eastAsia="Times New Roman" w:hAnsi="Calibri Light" w:cs="Calibri Light"/>
          <w:b/>
          <w:bCs/>
          <w:noProof/>
          <w:color w:val="0070C0"/>
          <w:sz w:val="24"/>
          <w:szCs w:val="24"/>
          <w:lang w:eastAsia="fr-FR"/>
        </w:rPr>
        <w:drawing>
          <wp:inline distT="0" distB="0" distL="0" distR="0" wp14:anchorId="1577C649" wp14:editId="2EFE9751">
            <wp:extent cx="8365130" cy="5897114"/>
            <wp:effectExtent l="0" t="4127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16529" cy="5933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F7C933" w14:textId="77777777" w:rsidR="00265142" w:rsidRDefault="00C85F59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R+5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2DEE7728" w14:textId="77777777" w:rsidR="00C85F59" w:rsidRDefault="00C85F59" w:rsidP="007545A4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305DF3E7" w14:textId="77777777" w:rsidR="00C85F59" w:rsidRDefault="00C85F59" w:rsidP="007545A4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>
        <w:rPr>
          <w:rFonts w:ascii="Calibri Light" w:eastAsia="Times New Roman" w:hAnsi="Calibri Light" w:cs="Calibri Light"/>
          <w:b/>
          <w:bCs/>
          <w:noProof/>
          <w:color w:val="0070C0"/>
          <w:sz w:val="24"/>
          <w:szCs w:val="24"/>
          <w:lang w:eastAsia="fr-FR"/>
        </w:rPr>
        <w:drawing>
          <wp:inline distT="0" distB="0" distL="0" distR="0" wp14:anchorId="77FFCC20" wp14:editId="2B46CF54">
            <wp:extent cx="8343686" cy="5909917"/>
            <wp:effectExtent l="0" t="2222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79835" cy="59355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62AB81" w14:textId="77777777" w:rsidR="00C85F59" w:rsidRDefault="00C85F59" w:rsidP="00E15249">
      <w:pPr>
        <w:jc w:val="center"/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PLAN DU </w:t>
      </w:r>
      <w: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>R+6</w:t>
      </w:r>
      <w:r w:rsidRPr="005257FA"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  <w:t xml:space="preserve"> DE LILLE</w:t>
      </w:r>
    </w:p>
    <w:p w14:paraId="275A2B63" w14:textId="77777777" w:rsidR="0069201F" w:rsidRDefault="0069201F" w:rsidP="007545A4">
      <w:pPr>
        <w:rPr>
          <w:rFonts w:ascii="Calibri Light" w:eastAsia="Times New Roman" w:hAnsi="Calibri Light" w:cs="Calibri Light"/>
          <w:b/>
          <w:bCs/>
          <w:color w:val="0070C0"/>
          <w:sz w:val="24"/>
          <w:szCs w:val="24"/>
          <w:lang w:eastAsia="fr-FR"/>
        </w:rPr>
      </w:pPr>
    </w:p>
    <w:p w14:paraId="493F3F4B" w14:textId="77777777" w:rsidR="0069201F" w:rsidRDefault="0069201F" w:rsidP="007545A4">
      <w:r>
        <w:rPr>
          <w:noProof/>
          <w:lang w:eastAsia="fr-FR"/>
        </w:rPr>
        <w:drawing>
          <wp:inline distT="0" distB="0" distL="0" distR="0" wp14:anchorId="568C8BFA" wp14:editId="68E2D414">
            <wp:extent cx="8321818" cy="5936105"/>
            <wp:effectExtent l="0" t="7302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24004" cy="5937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6C0148" w14:textId="77777777" w:rsidR="00C46C55" w:rsidRDefault="00C46C55" w:rsidP="007545A4"/>
    <w:p w14:paraId="3C79E340" w14:textId="77777777" w:rsidR="00C46C55" w:rsidRPr="00DB27ED" w:rsidRDefault="00C46C55" w:rsidP="00DB27ED">
      <w:pPr>
        <w:jc w:val="center"/>
        <w:rPr>
          <w:color w:val="4F81BD" w:themeColor="accent1"/>
          <w:sz w:val="44"/>
          <w:szCs w:val="44"/>
        </w:rPr>
      </w:pPr>
      <w:r w:rsidRPr="00DB27ED">
        <w:rPr>
          <w:color w:val="4F81BD" w:themeColor="accent1"/>
          <w:sz w:val="44"/>
          <w:szCs w:val="44"/>
        </w:rPr>
        <w:t>SITE DE DOUAI</w:t>
      </w:r>
    </w:p>
    <w:p w14:paraId="2B0FDBA7" w14:textId="77777777" w:rsidR="00C46C55" w:rsidRDefault="00C46C55" w:rsidP="007545A4"/>
    <w:p w14:paraId="1A6A617F" w14:textId="77777777" w:rsidR="00C46C55" w:rsidRDefault="00C46C55" w:rsidP="00933CAA">
      <w:pPr>
        <w:jc w:val="center"/>
      </w:pPr>
      <w:r w:rsidRPr="00C46C55">
        <w:rPr>
          <w:noProof/>
          <w:lang w:eastAsia="fr-FR"/>
        </w:rPr>
        <w:drawing>
          <wp:inline distT="0" distB="0" distL="0" distR="0" wp14:anchorId="60EEF06F" wp14:editId="498AC51D">
            <wp:extent cx="5455108" cy="3634740"/>
            <wp:effectExtent l="0" t="0" r="0" b="381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51" cy="3639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B1814" w14:textId="77777777" w:rsidR="00C46C55" w:rsidRDefault="00C46C55" w:rsidP="007545A4"/>
    <w:p w14:paraId="5647BA64" w14:textId="77777777" w:rsidR="00C46C55" w:rsidRDefault="00C46C55" w:rsidP="00C46C55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Localisation et Cadre Urbain</w:t>
      </w:r>
    </w:p>
    <w:p w14:paraId="18C66360" w14:textId="77777777" w:rsidR="00C46C55" w:rsidRDefault="00C46C55" w:rsidP="00933CAA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 xml:space="preserve">L’annexe administrative de la </w:t>
      </w:r>
      <w:r w:rsidRPr="00C46C55">
        <w:rPr>
          <w:rFonts w:ascii="Calibri Light" w:hAnsi="Calibri Light" w:cs="Calibri Light"/>
          <w:sz w:val="24"/>
          <w:szCs w:val="24"/>
        </w:rPr>
        <w:t xml:space="preserve">Douai, de la Caisse Primaire d’Assurance Maladie de </w:t>
      </w:r>
      <w:proofErr w:type="spellStart"/>
      <w:r w:rsidRPr="00C46C55">
        <w:rPr>
          <w:rFonts w:ascii="Calibri Light" w:hAnsi="Calibri Light" w:cs="Calibri Light"/>
          <w:sz w:val="24"/>
          <w:szCs w:val="24"/>
        </w:rPr>
        <w:t>Lille-Douai</w:t>
      </w:r>
      <w:proofErr w:type="spellEnd"/>
      <w:r w:rsidRPr="00C46C55">
        <w:rPr>
          <w:rFonts w:ascii="Calibri Light" w:hAnsi="Calibri Light" w:cs="Calibri Light"/>
          <w:sz w:val="24"/>
          <w:szCs w:val="24"/>
        </w:rPr>
        <w:t>, se</w:t>
      </w:r>
      <w:r>
        <w:rPr>
          <w:rFonts w:ascii="Calibri Light" w:hAnsi="Calibri Light" w:cs="Calibri Light"/>
          <w:sz w:val="24"/>
          <w:szCs w:val="24"/>
        </w:rPr>
        <w:t xml:space="preserve"> </w:t>
      </w:r>
      <w:r w:rsidRPr="00C46C55">
        <w:rPr>
          <w:rFonts w:ascii="Calibri Light" w:hAnsi="Calibri Light" w:cs="Calibri Light"/>
          <w:sz w:val="24"/>
          <w:szCs w:val="24"/>
        </w:rPr>
        <w:t>situe au 125, Rue Saint Sulpice, 59 508 DOUAI.</w:t>
      </w:r>
      <w:r>
        <w:rPr>
          <w:rFonts w:ascii="Calibri Light" w:hAnsi="Calibri Light" w:cs="Calibri Light"/>
          <w:sz w:val="24"/>
          <w:szCs w:val="24"/>
        </w:rPr>
        <w:t xml:space="preserve"> Elle s’étend sur une unité foncière de </w:t>
      </w:r>
      <w:r w:rsidR="00933CAA">
        <w:rPr>
          <w:rFonts w:ascii="Calibri Light" w:hAnsi="Calibri Light" w:cs="Calibri Light"/>
          <w:sz w:val="24"/>
          <w:szCs w:val="24"/>
        </w:rPr>
        <w:t>10 000</w:t>
      </w:r>
      <w:r>
        <w:rPr>
          <w:rFonts w:ascii="Calibri Light" w:hAnsi="Calibri Light" w:cs="Calibri Light"/>
          <w:sz w:val="24"/>
          <w:szCs w:val="24"/>
        </w:rPr>
        <w:t xml:space="preserve"> m², couvrant la parcelle cadastrale </w:t>
      </w:r>
      <w:r w:rsidRPr="00C46C55">
        <w:rPr>
          <w:rFonts w:ascii="Calibri Light" w:hAnsi="Calibri Light" w:cs="Calibri Light"/>
          <w:sz w:val="24"/>
          <w:szCs w:val="24"/>
        </w:rPr>
        <w:t xml:space="preserve">n° </w:t>
      </w:r>
      <w:r w:rsidR="001A7650">
        <w:rPr>
          <w:rFonts w:ascii="Calibri Light" w:hAnsi="Calibri Light" w:cs="Calibri Light"/>
          <w:sz w:val="24"/>
          <w:szCs w:val="24"/>
        </w:rPr>
        <w:t>BV77</w:t>
      </w:r>
      <w:r w:rsidRPr="00C46C55">
        <w:rPr>
          <w:rFonts w:ascii="Calibri Light" w:hAnsi="Calibri Light" w:cs="Calibri Light"/>
          <w:sz w:val="24"/>
          <w:szCs w:val="24"/>
        </w:rPr>
        <w:t>. Parcelle en pleine propriété</w:t>
      </w:r>
      <w:r w:rsidR="00933CAA">
        <w:rPr>
          <w:rFonts w:ascii="Calibri Light" w:hAnsi="Calibri Light" w:cs="Calibri Light"/>
          <w:sz w:val="24"/>
          <w:szCs w:val="24"/>
        </w:rPr>
        <w:t xml:space="preserve">. </w:t>
      </w:r>
      <w:r>
        <w:rPr>
          <w:rFonts w:ascii="Calibri Light" w:hAnsi="Calibri Light" w:cs="Calibri Light"/>
          <w:sz w:val="24"/>
          <w:szCs w:val="24"/>
        </w:rPr>
        <w:t>Cette localisation au cœur de Douai facilite l'accès aux services pour les usagers et les agents.</w:t>
      </w:r>
    </w:p>
    <w:p w14:paraId="0DDF1393" w14:textId="77777777" w:rsidR="00C46C55" w:rsidRDefault="00C46C55" w:rsidP="00C46C55">
      <w:pPr>
        <w:pStyle w:val="Titre3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Configuration et Aménagements du Site</w:t>
      </w:r>
    </w:p>
    <w:p w14:paraId="41FE9CA2" w14:textId="77777777" w:rsidR="00DB27ED" w:rsidRDefault="00C46C55" w:rsidP="00933CAA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L’immeuble a été construit en 1984</w:t>
      </w:r>
      <w:r w:rsidR="00DB27ED">
        <w:rPr>
          <w:rFonts w:ascii="Calibri Light" w:hAnsi="Calibri Light" w:cs="Calibri Light"/>
          <w:sz w:val="24"/>
          <w:szCs w:val="24"/>
        </w:rPr>
        <w:t>. Le bâtiment a reçu quelques modifications majeures depuis sa construction, notamment l’extension du bâtiment en rez-de-chaussée (hall d’accueil, réalisé en 2004), qui s’étend aujourd’hui sur la partie centrale entre les bâtiments A et B.</w:t>
      </w:r>
    </w:p>
    <w:p w14:paraId="5FCBCF76" w14:textId="77777777" w:rsidR="006E518C" w:rsidRDefault="00DB27ED" w:rsidP="00933CAA">
      <w:pPr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 xml:space="preserve">Il </w:t>
      </w:r>
      <w:r w:rsidR="00C46C55">
        <w:rPr>
          <w:rFonts w:ascii="Calibri Light" w:hAnsi="Calibri Light" w:cs="Calibri Light"/>
          <w:sz w:val="24"/>
          <w:szCs w:val="24"/>
        </w:rPr>
        <w:t>comprend :</w:t>
      </w:r>
    </w:p>
    <w:p w14:paraId="28E2CF30" w14:textId="77777777" w:rsidR="006E518C" w:rsidRDefault="006E518C" w:rsidP="00933CAA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Un parking extérieur.</w:t>
      </w:r>
    </w:p>
    <w:p w14:paraId="20333ECE" w14:textId="77777777" w:rsidR="00C46C55" w:rsidRDefault="00C46C55" w:rsidP="00933CAA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Un</w:t>
      </w:r>
      <w:r w:rsidR="0091115F">
        <w:rPr>
          <w:rFonts w:ascii="Calibri Light" w:hAnsi="Calibri Light" w:cs="Calibri Light"/>
          <w:sz w:val="24"/>
          <w:szCs w:val="24"/>
        </w:rPr>
        <w:t xml:space="preserve"> sous-sol comprenant l’espace de restauration, l’atelier, les archives et les moyens généraux.</w:t>
      </w:r>
    </w:p>
    <w:p w14:paraId="68FD1A8F" w14:textId="77777777" w:rsidR="00C46C55" w:rsidRDefault="00C46C55" w:rsidP="00933CAA">
      <w:pPr>
        <w:pStyle w:val="Paragraphedeliste"/>
        <w:numPr>
          <w:ilvl w:val="0"/>
          <w:numId w:val="1"/>
        </w:numPr>
        <w:spacing w:line="24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Un rez</w:t>
      </w:r>
      <w:r w:rsidR="00DB27ED">
        <w:rPr>
          <w:rFonts w:ascii="Calibri Light" w:hAnsi="Calibri Light" w:cs="Calibri Light"/>
          <w:sz w:val="24"/>
          <w:szCs w:val="24"/>
        </w:rPr>
        <w:t>-</w:t>
      </w:r>
      <w:r>
        <w:rPr>
          <w:rFonts w:ascii="Calibri Light" w:hAnsi="Calibri Light" w:cs="Calibri Light"/>
          <w:sz w:val="24"/>
          <w:szCs w:val="24"/>
        </w:rPr>
        <w:t>de</w:t>
      </w:r>
      <w:r w:rsidR="00DB27ED">
        <w:rPr>
          <w:rFonts w:ascii="Calibri Light" w:hAnsi="Calibri Light" w:cs="Calibri Light"/>
          <w:sz w:val="24"/>
          <w:szCs w:val="24"/>
        </w:rPr>
        <w:t>-</w:t>
      </w:r>
      <w:r>
        <w:rPr>
          <w:rFonts w:ascii="Calibri Light" w:hAnsi="Calibri Light" w:cs="Calibri Light"/>
          <w:sz w:val="24"/>
          <w:szCs w:val="24"/>
        </w:rPr>
        <w:t>chaussée</w:t>
      </w:r>
      <w:r w:rsidR="00DB27ED">
        <w:rPr>
          <w:rFonts w:ascii="Calibri Light" w:hAnsi="Calibri Light" w:cs="Calibri Light"/>
          <w:sz w:val="24"/>
          <w:szCs w:val="24"/>
        </w:rPr>
        <w:t xml:space="preserve"> comprenant l’accueil CPAM, ELSS, CES et Service Médical (ELSM) qui est accessible au public.</w:t>
      </w:r>
    </w:p>
    <w:p w14:paraId="50F0C2DB" w14:textId="77777777" w:rsidR="00C46C55" w:rsidRDefault="006E518C" w:rsidP="006E518C">
      <w:pPr>
        <w:pStyle w:val="Paragraphedeliste"/>
        <w:numPr>
          <w:ilvl w:val="0"/>
          <w:numId w:val="1"/>
        </w:numPr>
        <w:spacing w:line="240" w:lineRule="auto"/>
        <w:ind w:left="714" w:hanging="357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R+1 R+2 et R+3</w:t>
      </w:r>
      <w:r w:rsidR="00C46C55">
        <w:rPr>
          <w:rFonts w:ascii="Calibri Light" w:hAnsi="Calibri Light" w:cs="Calibri Light"/>
          <w:sz w:val="24"/>
          <w:szCs w:val="24"/>
        </w:rPr>
        <w:t xml:space="preserve"> qui abritent principalement des espaces de bureaux.</w:t>
      </w:r>
    </w:p>
    <w:p w14:paraId="3F701C68" w14:textId="77777777" w:rsidR="006E518C" w:rsidRDefault="006E518C" w:rsidP="00C46C55">
      <w:pPr>
        <w:pStyle w:val="Paragraphedeliste"/>
        <w:numPr>
          <w:ilvl w:val="0"/>
          <w:numId w:val="1"/>
        </w:numPr>
        <w:spacing w:line="36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R+4 comprend les locaux techniques</w:t>
      </w:r>
    </w:p>
    <w:p w14:paraId="4AFE9B3F" w14:textId="77777777" w:rsidR="00933CAA" w:rsidRDefault="00933CAA" w:rsidP="00933CAA">
      <w:pPr>
        <w:spacing w:line="36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L’établissement est actuellement classé en ERP de 5</w:t>
      </w:r>
      <w:r w:rsidRPr="00933CAA">
        <w:rPr>
          <w:rFonts w:ascii="Calibri Light" w:hAnsi="Calibri Light" w:cs="Calibri Light"/>
          <w:sz w:val="24"/>
          <w:szCs w:val="24"/>
          <w:vertAlign w:val="superscript"/>
        </w:rPr>
        <w:t>ème</w:t>
      </w:r>
      <w:r>
        <w:rPr>
          <w:rFonts w:ascii="Calibri Light" w:hAnsi="Calibri Light" w:cs="Calibri Light"/>
          <w:sz w:val="24"/>
          <w:szCs w:val="24"/>
        </w:rPr>
        <w:t xml:space="preserve"> catégorie type W.</w:t>
      </w:r>
    </w:p>
    <w:p w14:paraId="24969515" w14:textId="77777777" w:rsidR="0091115F" w:rsidRDefault="00933CAA" w:rsidP="0091115F">
      <w:pPr>
        <w:spacing w:line="360" w:lineRule="auto"/>
        <w:jc w:val="both"/>
        <w:rPr>
          <w:rFonts w:ascii="Calibri Light" w:hAnsi="Calibri Light" w:cs="Calibri Light"/>
          <w:sz w:val="24"/>
          <w:szCs w:val="24"/>
        </w:rPr>
      </w:pPr>
      <w:r>
        <w:rPr>
          <w:rFonts w:ascii="Calibri Light" w:hAnsi="Calibri Light" w:cs="Calibri Light"/>
          <w:sz w:val="24"/>
          <w:szCs w:val="24"/>
        </w:rPr>
        <w:t>L’effectif sur ce site est d’environ 260 agents.</w:t>
      </w:r>
    </w:p>
    <w:p w14:paraId="13A8C98F" w14:textId="77777777" w:rsidR="00590372" w:rsidRDefault="00590372" w:rsidP="0091115F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VUE EXTERIEURE DU BÂTIMENT</w:t>
      </w:r>
    </w:p>
    <w:p w14:paraId="0D958FC5" w14:textId="7408CAFC" w:rsidR="00590372" w:rsidRDefault="00A8321C" w:rsidP="0091115F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06010EC" wp14:editId="6875E6AF">
                <wp:simplePos x="0" y="0"/>
                <wp:positionH relativeFrom="column">
                  <wp:posOffset>645864</wp:posOffset>
                </wp:positionH>
                <wp:positionV relativeFrom="paragraph">
                  <wp:posOffset>53391</wp:posOffset>
                </wp:positionV>
                <wp:extent cx="1663528" cy="4489622"/>
                <wp:effectExtent l="76200" t="38100" r="32385" b="82550"/>
                <wp:wrapNone/>
                <wp:docPr id="47" name="Connecteur droi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63528" cy="4489622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10BF7A" id="Connecteur droit 47" o:spid="_x0000_s1026" style="position:absolute;flip: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85pt,4.2pt" to="181.85pt,3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177ABC6" wp14:editId="12111FE7">
                <wp:simplePos x="0" y="0"/>
                <wp:positionH relativeFrom="column">
                  <wp:posOffset>178366</wp:posOffset>
                </wp:positionH>
                <wp:positionV relativeFrom="paragraph">
                  <wp:posOffset>4546102</wp:posOffset>
                </wp:positionV>
                <wp:extent cx="442784" cy="551935"/>
                <wp:effectExtent l="57150" t="38100" r="33655" b="76835"/>
                <wp:wrapNone/>
                <wp:docPr id="46" name="Connecteur droit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2784" cy="55193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3018E5" id="Connecteur droit 46" o:spid="_x0000_s1026" style="position:absolute;flip: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.05pt,357.95pt" to="48.9pt,4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9804AC" wp14:editId="4A494B93">
                <wp:simplePos x="0" y="0"/>
                <wp:positionH relativeFrom="column">
                  <wp:posOffset>176307</wp:posOffset>
                </wp:positionH>
                <wp:positionV relativeFrom="paragraph">
                  <wp:posOffset>5089800</wp:posOffset>
                </wp:positionV>
                <wp:extent cx="889686" cy="691978"/>
                <wp:effectExtent l="76200" t="38100" r="43815" b="89535"/>
                <wp:wrapNone/>
                <wp:docPr id="45" name="Connecteur droi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9686" cy="69197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00F1E2" id="Connecteur droit 45" o:spid="_x0000_s1026" style="position:absolute;flip:x 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.9pt,400.75pt" to="83.95pt,4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4690933" wp14:editId="6DAF77FC">
                <wp:simplePos x="0" y="0"/>
                <wp:positionH relativeFrom="column">
                  <wp:posOffset>1049518</wp:posOffset>
                </wp:positionH>
                <wp:positionV relativeFrom="paragraph">
                  <wp:posOffset>2659636</wp:posOffset>
                </wp:positionV>
                <wp:extent cx="3206578" cy="3113903"/>
                <wp:effectExtent l="76200" t="38100" r="51435" b="86995"/>
                <wp:wrapNone/>
                <wp:docPr id="44" name="Connecteur droit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06578" cy="3113903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D676A5" id="Connecteur droit 44" o:spid="_x0000_s1026" style="position:absolute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2.65pt,209.4pt" to="335.15pt,45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590372"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F95ED75" wp14:editId="1E8CD8FA">
                <wp:simplePos x="0" y="0"/>
                <wp:positionH relativeFrom="column">
                  <wp:posOffset>4254037</wp:posOffset>
                </wp:positionH>
                <wp:positionV relativeFrom="paragraph">
                  <wp:posOffset>1366296</wp:posOffset>
                </wp:positionV>
                <wp:extent cx="1930365" cy="1276865"/>
                <wp:effectExtent l="76200" t="38100" r="51435" b="95250"/>
                <wp:wrapNone/>
                <wp:docPr id="43" name="Connecteur droi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30365" cy="127686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87DEFE" id="Connecteur droit 43" o:spid="_x0000_s1026" style="position:absolute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4.95pt,107.6pt" to="486.95pt,20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590372"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3C2AFA4" wp14:editId="25B1F62C">
                <wp:simplePos x="0" y="0"/>
                <wp:positionH relativeFrom="column">
                  <wp:posOffset>2309907</wp:posOffset>
                </wp:positionH>
                <wp:positionV relativeFrom="paragraph">
                  <wp:posOffset>56481</wp:posOffset>
                </wp:positionV>
                <wp:extent cx="3863546" cy="1285102"/>
                <wp:effectExtent l="57150" t="38100" r="60960" b="86995"/>
                <wp:wrapNone/>
                <wp:docPr id="42" name="Connecteur droit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63546" cy="1285102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0886F3" id="Connecteur droit 4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1.9pt,4.45pt" to="486.1pt,1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" strokecolor="#c0504d [3205]" strokeweight="3pt">
                <v:shadow on="t" color="black" opacity="22937f" origin=",.5" offset="0,.63889mm"/>
              </v:line>
            </w:pict>
          </mc:Fallback>
        </mc:AlternateContent>
      </w:r>
      <w:r w:rsidR="00590372">
        <w:rPr>
          <w:rFonts w:ascii="Calibri Light" w:eastAsia="Times New Roman" w:hAnsi="Calibri Light" w:cs="Calibri Light"/>
          <w:noProof/>
          <w:color w:val="0070C0"/>
          <w:sz w:val="24"/>
          <w:szCs w:val="24"/>
        </w:rPr>
        <w:drawing>
          <wp:inline distT="0" distB="0" distL="0" distR="0" wp14:anchorId="0821F5A7" wp14:editId="2F613B51">
            <wp:extent cx="6181348" cy="6006505"/>
            <wp:effectExtent l="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749" cy="6022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4E4E51" w14:textId="77777777" w:rsidR="00A8321C" w:rsidRDefault="00A8321C">
      <w:pPr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br w:type="page"/>
      </w:r>
    </w:p>
    <w:p w14:paraId="3FE20E43" w14:textId="0E1FC828" w:rsidR="0091115F" w:rsidRDefault="0091115F" w:rsidP="0091115F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PLAN DU R-1</w:t>
      </w:r>
      <w:r w:rsidRPr="00921C2C">
        <w:rPr>
          <w:rFonts w:ascii="Calibri Light" w:eastAsia="Times New Roman" w:hAnsi="Calibri Light" w:cs="Calibri Light"/>
          <w:color w:val="0070C0"/>
          <w:sz w:val="24"/>
          <w:szCs w:val="24"/>
        </w:rPr>
        <w:t xml:space="preserve"> DE </w:t>
      </w:r>
      <w:r>
        <w:rPr>
          <w:rFonts w:ascii="Calibri Light" w:eastAsia="Times New Roman" w:hAnsi="Calibri Light" w:cs="Calibri Light"/>
          <w:color w:val="0070C0"/>
          <w:sz w:val="24"/>
          <w:szCs w:val="24"/>
        </w:rPr>
        <w:t>DOUAI</w:t>
      </w:r>
    </w:p>
    <w:p w14:paraId="5E49ECB1" w14:textId="77777777" w:rsidR="0091115F" w:rsidRPr="0091115F" w:rsidRDefault="0091115F" w:rsidP="0091115F">
      <w:pPr>
        <w:spacing w:line="360" w:lineRule="auto"/>
        <w:jc w:val="both"/>
        <w:rPr>
          <w:rFonts w:ascii="Calibri Light" w:hAnsi="Calibri Light" w:cs="Calibri Light"/>
          <w:sz w:val="24"/>
          <w:szCs w:val="24"/>
        </w:rPr>
      </w:pPr>
      <w:r w:rsidRPr="0091115F">
        <w:rPr>
          <w:rFonts w:ascii="Calibri Light" w:hAnsi="Calibri Light" w:cs="Calibri Light"/>
          <w:noProof/>
          <w:sz w:val="24"/>
          <w:szCs w:val="24"/>
          <w:lang w:eastAsia="fr-FR"/>
        </w:rPr>
        <w:drawing>
          <wp:inline distT="0" distB="0" distL="0" distR="0" wp14:anchorId="6BB8CDDD" wp14:editId="2BBE7971">
            <wp:extent cx="4998720" cy="8399911"/>
            <wp:effectExtent l="0" t="0" r="0" b="127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17408" cy="8431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A1FA9" w14:textId="77777777" w:rsidR="0091115F" w:rsidRDefault="0091115F" w:rsidP="0091115F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PLAN DU RDC</w:t>
      </w:r>
      <w:r w:rsidRPr="00921C2C">
        <w:rPr>
          <w:rFonts w:ascii="Calibri Light" w:eastAsia="Times New Roman" w:hAnsi="Calibri Light" w:cs="Calibri Light"/>
          <w:color w:val="0070C0"/>
          <w:sz w:val="24"/>
          <w:szCs w:val="24"/>
        </w:rPr>
        <w:t xml:space="preserve"> DE </w:t>
      </w:r>
      <w:r>
        <w:rPr>
          <w:rFonts w:ascii="Calibri Light" w:eastAsia="Times New Roman" w:hAnsi="Calibri Light" w:cs="Calibri Light"/>
          <w:color w:val="0070C0"/>
          <w:sz w:val="24"/>
          <w:szCs w:val="24"/>
        </w:rPr>
        <w:t>DOUAI</w:t>
      </w:r>
    </w:p>
    <w:p w14:paraId="006D7CAD" w14:textId="77777777" w:rsidR="0057500E" w:rsidRDefault="0057500E" w:rsidP="0091115F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0354AA01" w14:textId="77777777" w:rsidR="0091115F" w:rsidRDefault="0091115F" w:rsidP="0091115F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 w:rsidRPr="0091115F">
        <w:rPr>
          <w:rFonts w:ascii="Calibri Light" w:eastAsia="Times New Roman" w:hAnsi="Calibri Light" w:cs="Calibri Light"/>
          <w:noProof/>
          <w:color w:val="0070C0"/>
          <w:sz w:val="24"/>
          <w:szCs w:val="24"/>
          <w:lang w:eastAsia="fr-FR"/>
        </w:rPr>
        <w:drawing>
          <wp:inline distT="0" distB="0" distL="0" distR="0" wp14:anchorId="4545BC17" wp14:editId="1F4DA89B">
            <wp:extent cx="5288280" cy="8286658"/>
            <wp:effectExtent l="0" t="0" r="7620" b="63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28795" cy="835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AA1D5" w14:textId="77777777" w:rsidR="0057500E" w:rsidRDefault="0057500E" w:rsidP="0057500E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PLAN DU R+1</w:t>
      </w:r>
      <w:r w:rsidRPr="00921C2C">
        <w:rPr>
          <w:rFonts w:ascii="Calibri Light" w:eastAsia="Times New Roman" w:hAnsi="Calibri Light" w:cs="Calibri Light"/>
          <w:color w:val="0070C0"/>
          <w:sz w:val="24"/>
          <w:szCs w:val="24"/>
        </w:rPr>
        <w:t xml:space="preserve"> DE </w:t>
      </w:r>
      <w:r>
        <w:rPr>
          <w:rFonts w:ascii="Calibri Light" w:eastAsia="Times New Roman" w:hAnsi="Calibri Light" w:cs="Calibri Light"/>
          <w:color w:val="0070C0"/>
          <w:sz w:val="24"/>
          <w:szCs w:val="24"/>
        </w:rPr>
        <w:t>DOUAI</w:t>
      </w:r>
    </w:p>
    <w:p w14:paraId="4CEF59EE" w14:textId="77777777" w:rsidR="0057500E" w:rsidRDefault="0057500E" w:rsidP="0057500E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 w:rsidRPr="0057500E">
        <w:rPr>
          <w:rFonts w:ascii="Calibri Light" w:eastAsia="Times New Roman" w:hAnsi="Calibri Light" w:cs="Calibri Light"/>
          <w:noProof/>
          <w:color w:val="0070C0"/>
          <w:sz w:val="24"/>
          <w:szCs w:val="24"/>
          <w:lang w:eastAsia="fr-FR"/>
        </w:rPr>
        <w:drawing>
          <wp:inline distT="0" distB="0" distL="0" distR="0" wp14:anchorId="014A0B85" wp14:editId="10A88C31">
            <wp:extent cx="4945131" cy="8366760"/>
            <wp:effectExtent l="0" t="0" r="825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87861" cy="843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9E01F" w14:textId="77777777" w:rsidR="0057500E" w:rsidRDefault="0057500E" w:rsidP="0057500E">
      <w:pPr>
        <w:spacing w:line="360" w:lineRule="auto"/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PLAN DU R+2</w:t>
      </w:r>
      <w:r w:rsidRPr="00921C2C">
        <w:rPr>
          <w:rFonts w:ascii="Calibri Light" w:eastAsia="Times New Roman" w:hAnsi="Calibri Light" w:cs="Calibri Light"/>
          <w:color w:val="0070C0"/>
          <w:sz w:val="24"/>
          <w:szCs w:val="24"/>
        </w:rPr>
        <w:t xml:space="preserve"> DE </w:t>
      </w:r>
      <w:r>
        <w:rPr>
          <w:rFonts w:ascii="Calibri Light" w:eastAsia="Times New Roman" w:hAnsi="Calibri Light" w:cs="Calibri Light"/>
          <w:color w:val="0070C0"/>
          <w:sz w:val="24"/>
          <w:szCs w:val="24"/>
        </w:rPr>
        <w:t>DOUAI</w:t>
      </w:r>
    </w:p>
    <w:p w14:paraId="33F7C4E0" w14:textId="77777777" w:rsidR="00C46C55" w:rsidRDefault="00C46C55" w:rsidP="007545A4"/>
    <w:p w14:paraId="4348A762" w14:textId="77777777" w:rsidR="0057500E" w:rsidRDefault="0057500E" w:rsidP="007545A4">
      <w:r w:rsidRPr="0057500E">
        <w:rPr>
          <w:noProof/>
          <w:lang w:eastAsia="fr-FR"/>
        </w:rPr>
        <w:drawing>
          <wp:inline distT="0" distB="0" distL="0" distR="0" wp14:anchorId="2D16E0FC" wp14:editId="61C1F6D4">
            <wp:extent cx="5101010" cy="8382000"/>
            <wp:effectExtent l="0" t="0" r="444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7292" cy="8425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A248E" w14:textId="77777777" w:rsidR="0057500E" w:rsidRDefault="0057500E" w:rsidP="0057500E">
      <w:pPr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  <w:r>
        <w:rPr>
          <w:rFonts w:ascii="Calibri Light" w:eastAsia="Times New Roman" w:hAnsi="Calibri Light" w:cs="Calibri Light"/>
          <w:color w:val="0070C0"/>
          <w:sz w:val="24"/>
          <w:szCs w:val="24"/>
        </w:rPr>
        <w:t>PLAN DU R+3</w:t>
      </w:r>
      <w:r w:rsidRPr="00921C2C">
        <w:rPr>
          <w:rFonts w:ascii="Calibri Light" w:eastAsia="Times New Roman" w:hAnsi="Calibri Light" w:cs="Calibri Light"/>
          <w:color w:val="0070C0"/>
          <w:sz w:val="24"/>
          <w:szCs w:val="24"/>
        </w:rPr>
        <w:t xml:space="preserve"> DE </w:t>
      </w:r>
      <w:r>
        <w:rPr>
          <w:rFonts w:ascii="Calibri Light" w:eastAsia="Times New Roman" w:hAnsi="Calibri Light" w:cs="Calibri Light"/>
          <w:color w:val="0070C0"/>
          <w:sz w:val="24"/>
          <w:szCs w:val="24"/>
        </w:rPr>
        <w:t>DOUAI</w:t>
      </w:r>
    </w:p>
    <w:p w14:paraId="18694024" w14:textId="77777777" w:rsidR="0057500E" w:rsidRDefault="0057500E" w:rsidP="0057500E">
      <w:pPr>
        <w:jc w:val="center"/>
        <w:rPr>
          <w:rFonts w:ascii="Calibri Light" w:eastAsia="Times New Roman" w:hAnsi="Calibri Light" w:cs="Calibri Light"/>
          <w:color w:val="0070C0"/>
          <w:sz w:val="24"/>
          <w:szCs w:val="24"/>
        </w:rPr>
      </w:pPr>
    </w:p>
    <w:p w14:paraId="18CE75C7" w14:textId="77777777" w:rsidR="0057500E" w:rsidRPr="007545A4" w:rsidRDefault="0057500E" w:rsidP="0057500E">
      <w:pPr>
        <w:jc w:val="center"/>
      </w:pPr>
      <w:r w:rsidRPr="0057500E">
        <w:rPr>
          <w:noProof/>
          <w:lang w:eastAsia="fr-FR"/>
        </w:rPr>
        <w:drawing>
          <wp:inline distT="0" distB="0" distL="0" distR="0" wp14:anchorId="69270BF3" wp14:editId="1A026536">
            <wp:extent cx="5034576" cy="8328660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53170" cy="835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500E" w:rsidRPr="007545A4" w:rsidSect="007545A4">
      <w:footerReference w:type="default" r:id="rId25"/>
      <w:headerReference w:type="first" r:id="rId26"/>
      <w:footerReference w:type="first" r:id="rId27"/>
      <w:pgSz w:w="11906" w:h="16838"/>
      <w:pgMar w:top="1418" w:right="1418" w:bottom="1418" w:left="851" w:header="0" w:footer="44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0B7C75" w14:textId="77777777" w:rsidR="00BC57DA" w:rsidRDefault="00BC57DA" w:rsidP="001B3146">
      <w:r>
        <w:separator/>
      </w:r>
    </w:p>
  </w:endnote>
  <w:endnote w:type="continuationSeparator" w:id="0">
    <w:p w14:paraId="76A2B84D" w14:textId="77777777" w:rsidR="00BC57DA" w:rsidRDefault="00BC57DA" w:rsidP="001B31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useo Sans 500">
    <w:altName w:val="Calibri"/>
    <w:panose1 w:val="00000000000000000000"/>
    <w:charset w:val="4D"/>
    <w:family w:val="auto"/>
    <w:notTrueType/>
    <w:pitch w:val="variable"/>
    <w:sig w:usb0="A00000AF" w:usb1="4000004A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F3DC1" w14:textId="77777777" w:rsidR="002A736D" w:rsidRDefault="005B74B1" w:rsidP="002A736D">
    <w:pPr>
      <w:pStyle w:val="Pieddepage"/>
      <w:tabs>
        <w:tab w:val="clear" w:pos="4536"/>
        <w:tab w:val="clear" w:pos="9072"/>
        <w:tab w:val="left" w:pos="1134"/>
      </w:tabs>
    </w:pPr>
    <w:r>
      <w:rPr>
        <w:noProof/>
        <w:lang w:eastAsia="fr-FR"/>
      </w:rPr>
      <mc:AlternateContent>
        <mc:Choice Requires="wps">
          <w:drawing>
            <wp:anchor distT="0" distB="0" distL="114299" distR="114299" simplePos="0" relativeHeight="251668480" behindDoc="0" locked="0" layoutInCell="1" allowOverlap="1" wp14:anchorId="704FB660" wp14:editId="3D147A2F">
              <wp:simplePos x="0" y="0"/>
              <wp:positionH relativeFrom="column">
                <wp:posOffset>365760</wp:posOffset>
              </wp:positionH>
              <wp:positionV relativeFrom="paragraph">
                <wp:posOffset>-76200</wp:posOffset>
              </wp:positionV>
              <wp:extent cx="0" cy="167640"/>
              <wp:effectExtent l="0" t="0" r="19050" b="22860"/>
              <wp:wrapNone/>
              <wp:docPr id="7" name="Connecteur droit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16764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C419A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EA3FEC1" id="Connecteur droit 17" o:spid="_x0000_s1026" style="position:absolute;z-index:2516684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28.8pt,-6pt" to="28.8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" strokecolor="#0c419a">
              <o:lock v:ext="edit" shapetype="f"/>
            </v:line>
          </w:pict>
        </mc:Fallback>
      </mc:AlternateContent>
    </w:r>
    <w:r w:rsidR="004A2CB4"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55A039E9" wp14:editId="7EDA7B81">
              <wp:simplePos x="0" y="0"/>
              <wp:positionH relativeFrom="column">
                <wp:posOffset>288290</wp:posOffset>
              </wp:positionH>
              <wp:positionV relativeFrom="paragraph">
                <wp:posOffset>-331470</wp:posOffset>
              </wp:positionV>
              <wp:extent cx="2498090" cy="694055"/>
              <wp:effectExtent l="0" t="0" r="0" b="0"/>
              <wp:wrapNone/>
              <wp:docPr id="8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98090" cy="6940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00671E" w14:textId="77777777" w:rsidR="002A736D" w:rsidRPr="005E11F3" w:rsidRDefault="005B74B1" w:rsidP="005B74B1">
                          <w:pPr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</w:pPr>
                          <w:r w:rsidRPr="005B74B1">
                            <w:rPr>
                              <w:rFonts w:ascii="Museo Sans 500" w:hAnsi="Museo Sans 500"/>
                              <w:noProof/>
                              <w:color w:val="0C419A"/>
                              <w:sz w:val="12"/>
                              <w:szCs w:val="10"/>
                              <w:lang w:eastAsia="fr-FR"/>
                            </w:rPr>
                            <w:drawing>
                              <wp:inline distT="0" distB="0" distL="0" distR="0" wp14:anchorId="66D4E471" wp14:editId="104CAE80">
                                <wp:extent cx="2353310" cy="353881"/>
                                <wp:effectExtent l="0" t="0" r="0" b="8255"/>
                                <wp:docPr id="25" name="Image 2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353310" cy="35388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1980B594" w14:textId="77777777" w:rsidR="002A736D" w:rsidRPr="00B21D50" w:rsidRDefault="002A736D" w:rsidP="002A736D">
                          <w:pPr>
                            <w:rPr>
                              <w:rFonts w:ascii="Museo Sans 500" w:hAnsi="Museo Sans 500"/>
                              <w:color w:val="0C419A"/>
                              <w:sz w:val="10"/>
                              <w:szCs w:val="1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margin-left:22.7pt;margin-top:-26.1pt;width:196.7pt;height:54.6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" stroked="f">
              <v:textbox>
                <w:txbxContent>
                  <w:p w:rsidR="002A736D" w:rsidRPr="005E11F3" w:rsidRDefault="005B74B1" w:rsidP="005B74B1">
                    <w:pPr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</w:pPr>
                    <w:r w:rsidRPr="005B74B1">
                      <w:rPr>
                        <w:rFonts w:ascii="Museo Sans 500" w:hAnsi="Museo Sans 500"/>
                        <w:noProof/>
                        <w:color w:val="0C419A"/>
                        <w:sz w:val="12"/>
                        <w:szCs w:val="10"/>
                        <w:lang w:eastAsia="fr-FR"/>
                      </w:rPr>
                      <w:drawing>
                        <wp:inline distT="0" distB="0" distL="0" distR="0">
                          <wp:extent cx="2353310" cy="353881"/>
                          <wp:effectExtent l="0" t="0" r="0" b="8255"/>
                          <wp:docPr id="25" name="Image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53310" cy="3538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2A736D" w:rsidRPr="00B21D50" w:rsidRDefault="002A736D" w:rsidP="002A736D">
                    <w:pPr>
                      <w:rPr>
                        <w:rFonts w:ascii="Museo Sans 500" w:hAnsi="Museo Sans 500"/>
                        <w:color w:val="0C419A"/>
                        <w:sz w:val="10"/>
                        <w:szCs w:val="10"/>
                      </w:rPr>
                    </w:pPr>
                  </w:p>
                </w:txbxContent>
              </v:textbox>
            </v:shape>
          </w:pict>
        </mc:Fallback>
      </mc:AlternateContent>
    </w:r>
    <w:r w:rsidR="004A2CB4">
      <w:rPr>
        <w:noProof/>
        <w:lang w:eastAsia="fr-FR"/>
      </w:rPr>
      <mc:AlternateContent>
        <mc:Choice Requires="wps">
          <w:drawing>
            <wp:anchor distT="0" distB="0" distL="114299" distR="114299" simplePos="0" relativeHeight="251667456" behindDoc="0" locked="0" layoutInCell="1" allowOverlap="1" wp14:anchorId="1EC0F83B" wp14:editId="6BFFA65B">
              <wp:simplePos x="0" y="0"/>
              <wp:positionH relativeFrom="column">
                <wp:posOffset>1250314</wp:posOffset>
              </wp:positionH>
              <wp:positionV relativeFrom="paragraph">
                <wp:posOffset>10123805</wp:posOffset>
              </wp:positionV>
              <wp:extent cx="0" cy="167640"/>
              <wp:effectExtent l="0" t="0" r="19050" b="22860"/>
              <wp:wrapNone/>
              <wp:docPr id="6" name="Connecteur droit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16764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C419A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6BD8828" id="Connecteur droit 17" o:spid="_x0000_s1026" style="position:absolute;z-index:251667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98.45pt,797.15pt" to="98.45pt,8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" strokecolor="#0c419a">
              <o:lock v:ext="edit" shapetype="f"/>
            </v:line>
          </w:pict>
        </mc:Fallback>
      </mc:AlternateContent>
    </w:r>
    <w:r w:rsidR="004A2CB4">
      <w:rPr>
        <w:noProof/>
        <w:lang w:eastAsia="fr-FR"/>
      </w:rPr>
      <mc:AlternateContent>
        <mc:Choice Requires="wps">
          <w:drawing>
            <wp:anchor distT="0" distB="0" distL="114299" distR="114299" simplePos="0" relativeHeight="251666432" behindDoc="0" locked="0" layoutInCell="1" allowOverlap="1" wp14:anchorId="499DD05E" wp14:editId="464F81C9">
              <wp:simplePos x="0" y="0"/>
              <wp:positionH relativeFrom="column">
                <wp:posOffset>1250314</wp:posOffset>
              </wp:positionH>
              <wp:positionV relativeFrom="paragraph">
                <wp:posOffset>10123805</wp:posOffset>
              </wp:positionV>
              <wp:extent cx="0" cy="167640"/>
              <wp:effectExtent l="0" t="0" r="19050" b="22860"/>
              <wp:wrapNone/>
              <wp:docPr id="5" name="Connecteur droit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16764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C419A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3175530" id="Connecteur droit 17" o:spid="_x0000_s1026" style="position:absolute;z-index:2516664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98.45pt,797.15pt" to="98.45pt,8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" strokecolor="#0c419a">
              <o:lock v:ext="edit" shapetype="f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00241" w14:textId="77777777" w:rsidR="002A736D" w:rsidRDefault="004A2CB4" w:rsidP="002A736D">
    <w:pPr>
      <w:pStyle w:val="Pieddepage"/>
      <w:tabs>
        <w:tab w:val="clear" w:pos="4536"/>
        <w:tab w:val="clear" w:pos="9072"/>
        <w:tab w:val="left" w:pos="1134"/>
      </w:tabs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7A66E87B" wp14:editId="58F1A7FA">
              <wp:simplePos x="0" y="0"/>
              <wp:positionH relativeFrom="column">
                <wp:posOffset>621665</wp:posOffset>
              </wp:positionH>
              <wp:positionV relativeFrom="paragraph">
                <wp:posOffset>-12700</wp:posOffset>
              </wp:positionV>
              <wp:extent cx="2536190" cy="379730"/>
              <wp:effectExtent l="0" t="0" r="0" b="1270"/>
              <wp:wrapNone/>
              <wp:docPr id="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36190" cy="3797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7797EF" w14:textId="77777777" w:rsidR="002A736D" w:rsidRDefault="00BC57DA" w:rsidP="002A736D">
                          <w:pPr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</w:pPr>
                          <w:r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  <w:t>CPAM de Lille - Douai</w:t>
                          </w:r>
                        </w:p>
                        <w:p w14:paraId="300C7FF8" w14:textId="77777777" w:rsidR="002A736D" w:rsidRPr="005E11F3" w:rsidRDefault="002A736D" w:rsidP="002A736D">
                          <w:pPr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</w:pPr>
                          <w:r w:rsidRPr="005E11F3"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  <w:t xml:space="preserve">[Direction / </w:t>
                          </w:r>
                          <w:r w:rsidR="00BC57DA"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  <w:t>Direction transformation &amp; transition</w:t>
                          </w:r>
                          <w:r w:rsidRPr="005E11F3"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  <w:t xml:space="preserve"> / Département</w:t>
                          </w:r>
                          <w:r w:rsidR="00BC57DA">
                            <w:rPr>
                              <w:rFonts w:ascii="Museo Sans 500" w:hAnsi="Museo Sans 500"/>
                              <w:color w:val="0C419A"/>
                              <w:sz w:val="12"/>
                              <w:szCs w:val="10"/>
                            </w:rPr>
                            <w:t xml:space="preserve"> administration générale</w:t>
                          </w:r>
                        </w:p>
                        <w:p w14:paraId="6A962642" w14:textId="77777777" w:rsidR="002A736D" w:rsidRPr="00B21D50" w:rsidRDefault="002A736D" w:rsidP="002A736D">
                          <w:pPr>
                            <w:rPr>
                              <w:rFonts w:ascii="Museo Sans 500" w:hAnsi="Museo Sans 500"/>
                              <w:color w:val="0C419A"/>
                              <w:sz w:val="10"/>
                              <w:szCs w:val="1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8.95pt;margin-top:-1pt;width:199.7pt;height:29.9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" stroked="f">
              <v:textbox>
                <w:txbxContent>
                  <w:p w:rsidR="002A736D" w:rsidRDefault="00BC57DA" w:rsidP="002A736D">
                    <w:pPr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</w:pPr>
                    <w:r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  <w:t>CPAM de Lille - Douai</w:t>
                    </w:r>
                  </w:p>
                  <w:p w:rsidR="002A736D" w:rsidRPr="005E11F3" w:rsidRDefault="002A736D" w:rsidP="002A736D">
                    <w:pPr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</w:pPr>
                    <w:r w:rsidRPr="005E11F3"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  <w:t xml:space="preserve">[Direction / </w:t>
                    </w:r>
                    <w:r w:rsidR="00BC57DA"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  <w:t>Direction transformation &amp; transition</w:t>
                    </w:r>
                    <w:r w:rsidRPr="005E11F3"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  <w:t xml:space="preserve"> / Département</w:t>
                    </w:r>
                    <w:r w:rsidR="00BC57DA">
                      <w:rPr>
                        <w:rFonts w:ascii="Museo Sans 500" w:hAnsi="Museo Sans 500"/>
                        <w:color w:val="0C419A"/>
                        <w:sz w:val="12"/>
                        <w:szCs w:val="10"/>
                      </w:rPr>
                      <w:t xml:space="preserve"> administration générale</w:t>
                    </w:r>
                  </w:p>
                  <w:p w:rsidR="002A736D" w:rsidRPr="00B21D50" w:rsidRDefault="002A736D" w:rsidP="002A736D">
                    <w:pPr>
                      <w:rPr>
                        <w:rFonts w:ascii="Museo Sans 500" w:hAnsi="Museo Sans 500"/>
                        <w:color w:val="0C419A"/>
                        <w:sz w:val="10"/>
                        <w:szCs w:val="1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299" distR="114299" simplePos="0" relativeHeight="251663360" behindDoc="0" locked="0" layoutInCell="1" allowOverlap="1" wp14:anchorId="49C5F969" wp14:editId="4AFE17F2">
              <wp:simplePos x="0" y="0"/>
              <wp:positionH relativeFrom="column">
                <wp:posOffset>669289</wp:posOffset>
              </wp:positionH>
              <wp:positionV relativeFrom="paragraph">
                <wp:posOffset>57150</wp:posOffset>
              </wp:positionV>
              <wp:extent cx="0" cy="167640"/>
              <wp:effectExtent l="0" t="0" r="19050" b="22860"/>
              <wp:wrapNone/>
              <wp:docPr id="3" name="Connecteur droit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16764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C419A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F3BB9CE" id="Connecteur droit 17" o:spid="_x0000_s1026" style="position:absolute;z-index:2516633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52.7pt,4.5pt" to="52.7pt,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" strokecolor="#0c419a">
              <o:lock v:ext="edit" shapetype="f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299" distR="114299" simplePos="0" relativeHeight="251661312" behindDoc="0" locked="0" layoutInCell="1" allowOverlap="1" wp14:anchorId="10E980D9" wp14:editId="6900C7D1">
              <wp:simplePos x="0" y="0"/>
              <wp:positionH relativeFrom="column">
                <wp:posOffset>1250314</wp:posOffset>
              </wp:positionH>
              <wp:positionV relativeFrom="paragraph">
                <wp:posOffset>10123805</wp:posOffset>
              </wp:positionV>
              <wp:extent cx="0" cy="167640"/>
              <wp:effectExtent l="0" t="0" r="19050" b="22860"/>
              <wp:wrapNone/>
              <wp:docPr id="2" name="Connecteur droit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16764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C419A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4DB823D" id="Connecteur droit 17" o:spid="_x0000_s1026" style="position:absolute;z-index:2516613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98.45pt,797.15pt" to="98.45pt,8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" strokecolor="#0c419a">
              <o:lock v:ext="edit" shapetype="f"/>
            </v:lin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299" distR="114299" simplePos="0" relativeHeight="251659264" behindDoc="0" locked="0" layoutInCell="1" allowOverlap="1" wp14:anchorId="5DFE8599" wp14:editId="08583546">
              <wp:simplePos x="0" y="0"/>
              <wp:positionH relativeFrom="column">
                <wp:posOffset>1250314</wp:posOffset>
              </wp:positionH>
              <wp:positionV relativeFrom="paragraph">
                <wp:posOffset>10123805</wp:posOffset>
              </wp:positionV>
              <wp:extent cx="0" cy="167640"/>
              <wp:effectExtent l="0" t="0" r="19050" b="22860"/>
              <wp:wrapNone/>
              <wp:docPr id="1" name="Connecteur droit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16764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0C419A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843B3BE" id="Connecteur droit 17" o:spid="_x0000_s1026" style="position:absolute;z-index:2516592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98.45pt,797.15pt" to="98.45pt,81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" strokecolor="#0c419a">
              <o:lock v:ext="edit" shapetype="f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B099AF" w14:textId="77777777" w:rsidR="00BC57DA" w:rsidRDefault="00BC57DA" w:rsidP="001B3146">
      <w:r>
        <w:separator/>
      </w:r>
    </w:p>
  </w:footnote>
  <w:footnote w:type="continuationSeparator" w:id="0">
    <w:p w14:paraId="4FCCF515" w14:textId="77777777" w:rsidR="00BC57DA" w:rsidRDefault="00BC57DA" w:rsidP="001B31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9198C" w14:textId="77777777" w:rsidR="001B3146" w:rsidRDefault="004A2CB4" w:rsidP="007545A4">
    <w:pPr>
      <w:pStyle w:val="En-tte"/>
      <w:ind w:left="-851"/>
    </w:pPr>
    <w:r>
      <w:rPr>
        <w:noProof/>
        <w:lang w:eastAsia="fr-FR"/>
      </w:rPr>
      <w:drawing>
        <wp:inline distT="0" distB="0" distL="0" distR="0" wp14:anchorId="7332DB7A" wp14:editId="011AC0E6">
          <wp:extent cx="2800350" cy="1295400"/>
          <wp:effectExtent l="0" t="0" r="0" b="0"/>
          <wp:docPr id="65" name="Image 65" descr="W:\13 - COM INSTITUTIONNELLE\IDENTITE\COM INTERNE\kit de présentation\kit\logo masque wor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5" descr="W:\13 - COM INSTITUTIONNELLE\IDENTITE\COM INTERNE\kit de présentation\kit\logo masque wor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00350" cy="1295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5777D7"/>
    <w:multiLevelType w:val="hybridMultilevel"/>
    <w:tmpl w:val="797E5ECE"/>
    <w:lvl w:ilvl="0" w:tplc="B298E50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/>
        <w:color w:val="0070C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84277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57DA"/>
    <w:rsid w:val="0003076D"/>
    <w:rsid w:val="00082972"/>
    <w:rsid w:val="001A7650"/>
    <w:rsid w:val="001B3146"/>
    <w:rsid w:val="00265142"/>
    <w:rsid w:val="00295C0A"/>
    <w:rsid w:val="002A736D"/>
    <w:rsid w:val="00301AED"/>
    <w:rsid w:val="004A2CB4"/>
    <w:rsid w:val="005257FA"/>
    <w:rsid w:val="0057500E"/>
    <w:rsid w:val="00590372"/>
    <w:rsid w:val="005B74B1"/>
    <w:rsid w:val="0069201F"/>
    <w:rsid w:val="006E518C"/>
    <w:rsid w:val="0074428F"/>
    <w:rsid w:val="007545A4"/>
    <w:rsid w:val="00813166"/>
    <w:rsid w:val="0091115F"/>
    <w:rsid w:val="00921C2C"/>
    <w:rsid w:val="00933CAA"/>
    <w:rsid w:val="00972F9C"/>
    <w:rsid w:val="00A06860"/>
    <w:rsid w:val="00A8321C"/>
    <w:rsid w:val="00BC57DA"/>
    <w:rsid w:val="00C46C55"/>
    <w:rsid w:val="00C85F59"/>
    <w:rsid w:val="00D9505C"/>
    <w:rsid w:val="00DB27ED"/>
    <w:rsid w:val="00E15249"/>
    <w:rsid w:val="00E813C8"/>
    <w:rsid w:val="00E974A2"/>
    <w:rsid w:val="00F83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6E8F4431"/>
  <w15:docId w15:val="{62D99FD5-08B2-4D67-B88E-6DEEA5DF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Calibri" w:hAnsi="Arial" w:cs="Arial"/>
        <w:sz w:val="22"/>
        <w:szCs w:val="22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57DA"/>
    <w:rPr>
      <w:rFonts w:ascii="Calibri" w:eastAsiaTheme="minorHAnsi" w:hAnsi="Calibri" w:cs="Calibri"/>
      <w:lang w:eastAsia="en-US"/>
    </w:rPr>
  </w:style>
  <w:style w:type="paragraph" w:styleId="Titre3">
    <w:name w:val="heading 3"/>
    <w:basedOn w:val="Normal"/>
    <w:link w:val="Titre3Car"/>
    <w:uiPriority w:val="9"/>
    <w:semiHidden/>
    <w:unhideWhenUsed/>
    <w:qFormat/>
    <w:rsid w:val="00BC57DA"/>
    <w:pPr>
      <w:spacing w:before="100" w:beforeAutospacing="1" w:after="100" w:afterAutospacing="1"/>
      <w:outlineLvl w:val="2"/>
    </w:pPr>
    <w:rPr>
      <w:rFonts w:ascii="Book Antiqua" w:hAnsi="Book Antiqua" w:cs="Times New Roman"/>
      <w:b/>
      <w:bCs/>
      <w:sz w:val="27"/>
      <w:szCs w:val="27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B314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B3146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nhideWhenUsed/>
    <w:rsid w:val="001B3146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1B3146"/>
    <w:rPr>
      <w:sz w:val="22"/>
      <w:szCs w:val="22"/>
      <w:lang w:eastAsia="en-US"/>
    </w:rPr>
  </w:style>
  <w:style w:type="character" w:customStyle="1" w:styleId="Titre3Car">
    <w:name w:val="Titre 3 Car"/>
    <w:basedOn w:val="Policepardfaut"/>
    <w:link w:val="Titre3"/>
    <w:uiPriority w:val="9"/>
    <w:semiHidden/>
    <w:rsid w:val="00BC57DA"/>
    <w:rPr>
      <w:rFonts w:ascii="Book Antiqua" w:eastAsiaTheme="minorHAnsi" w:hAnsi="Book Antiqua" w:cs="Times New Roman"/>
      <w:b/>
      <w:bCs/>
      <w:sz w:val="27"/>
      <w:szCs w:val="27"/>
    </w:rPr>
  </w:style>
  <w:style w:type="paragraph" w:styleId="Paragraphedeliste">
    <w:name w:val="List Paragraph"/>
    <w:basedOn w:val="Normal"/>
    <w:uiPriority w:val="34"/>
    <w:qFormat/>
    <w:rsid w:val="00BC57DA"/>
    <w:pPr>
      <w:spacing w:after="160" w:line="252" w:lineRule="auto"/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5B74B1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B74B1"/>
    <w:rPr>
      <w:rFonts w:ascii="Segoe UI" w:eastAsiaTheme="minorHAns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78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7.emf"/><Relationship Id="rId1" Type="http://schemas.openxmlformats.org/officeDocument/2006/relationships/image" Target="media/image19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7000%20-%20DIRECTION%20SUPPORTS\7700%20-%20ADMINISTRATION%20GENERALE\7714%20-%20ORGANISATION%20ET%20MOYENS%20GENERAUX\PRIVE\ACHATS\BOITE%20A%20OUTILS\12-%20MODELE%20POWERPOINT%20WORD\masque_word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masque_word.dotx</Template>
  <TotalTime>197</TotalTime>
  <Pages>19</Pages>
  <Words>526</Words>
  <Characters>2897</Characters>
  <Application>Microsoft Office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CNAMTS</Company>
  <LinksUpToDate>false</LinksUpToDate>
  <CharactersWithSpaces>3417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DELLYS VERONIQUE (CPAM LILLE DOUAI)</dc:creator>
  <cp:lastModifiedBy>DELLYS VERONIQUE (CPAM LILLE DOUAI)</cp:lastModifiedBy>
  <cp:revision>8</cp:revision>
  <cp:lastPrinted>2026-01-12T10:20:00Z</cp:lastPrinted>
  <dcterms:created xsi:type="dcterms:W3CDTF">2026-01-09T06:42:00Z</dcterms:created>
  <dcterms:modified xsi:type="dcterms:W3CDTF">2026-03-04T08:38:00Z</dcterms:modified>
</cp:coreProperties>
</file>